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BA471" w14:textId="77777777" w:rsidR="004F4A09" w:rsidRDefault="004F4A09" w:rsidP="0062394D">
      <w:pPr>
        <w:pStyle w:val="Naslov"/>
      </w:pPr>
    </w:p>
    <w:p w14:paraId="1FE2E4D3" w14:textId="7766DF3B" w:rsidR="004F4A09" w:rsidRDefault="00504634" w:rsidP="00DA7D5F">
      <w:pPr>
        <w:pStyle w:val="Naslov"/>
      </w:pPr>
      <w:r>
        <w:t>ponudba</w:t>
      </w:r>
    </w:p>
    <w:p w14:paraId="3F6FBEB0" w14:textId="77777777" w:rsidR="00DA7D5F" w:rsidRPr="00DA7D5F" w:rsidRDefault="00DA7D5F" w:rsidP="00DA7D5F"/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6BF83291" w14:textId="77777777" w:rsidR="0067400E" w:rsidRDefault="0067400E" w:rsidP="00BD6D17"/>
    <w:p w14:paraId="46FB603E" w14:textId="77777777" w:rsidR="00AB77B1" w:rsidRDefault="00AB77B1" w:rsidP="00AB77B1"/>
    <w:p w14:paraId="2974CF02" w14:textId="071EE31C" w:rsidR="00AB77B1" w:rsidRDefault="00AB77B1" w:rsidP="00AB77B1">
      <w:r>
        <w:t>Ponudbo oddajamo za naslednje sklope (se označi z X):</w:t>
      </w:r>
    </w:p>
    <w:p w14:paraId="0136554D" w14:textId="77777777" w:rsidR="00AB77B1" w:rsidRDefault="00AB77B1" w:rsidP="00AB77B1"/>
    <w:p w14:paraId="1C7308B9" w14:textId="77777777" w:rsidR="00AB77B1" w:rsidRDefault="00AB77B1" w:rsidP="00AB77B1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042258F5" w14:textId="77777777" w:rsidR="00AB77B1" w:rsidRDefault="00AB77B1" w:rsidP="00AB77B1"/>
    <w:p w14:paraId="34BB7361" w14:textId="77777777" w:rsidR="00AB77B1" w:rsidRDefault="00AB77B1" w:rsidP="00AB77B1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</w:p>
    <w:p w14:paraId="38C48FA6" w14:textId="77777777" w:rsidR="004F4A09" w:rsidRDefault="004F4A09" w:rsidP="00BD6D17"/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F34908" w:rsidRPr="00DE5639" w14:paraId="50703E88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778B60E2" w14:textId="7AAC09A0" w:rsidR="00F34908" w:rsidRPr="00E62797" w:rsidRDefault="00B73E41" w:rsidP="00053706">
            <w:pPr>
              <w:keepNext/>
              <w:rPr>
                <w:rFonts w:cs="Arial"/>
                <w:szCs w:val="20"/>
              </w:rPr>
            </w:pPr>
            <w:r w:rsidRPr="00E62797">
              <w:rPr>
                <w:rFonts w:cs="Arial"/>
                <w:szCs w:val="20"/>
              </w:rPr>
              <w:t>Telefonska številka subjekta (</w:t>
            </w:r>
            <w:r w:rsidR="00476D88">
              <w:rPr>
                <w:rFonts w:cs="Arial"/>
                <w:szCs w:val="20"/>
              </w:rPr>
              <w:t>npr.</w:t>
            </w:r>
            <w:r w:rsidR="0069606B" w:rsidRPr="00E62797">
              <w:rPr>
                <w:rFonts w:cs="Arial"/>
                <w:szCs w:val="20"/>
              </w:rPr>
              <w:t xml:space="preserve"> </w:t>
            </w:r>
            <w:r w:rsidRPr="00E62797">
              <w:rPr>
                <w:rFonts w:cs="Arial"/>
                <w:szCs w:val="20"/>
              </w:rPr>
              <w:t xml:space="preserve">objavljena v </w:t>
            </w:r>
            <w:proofErr w:type="spellStart"/>
            <w:r w:rsidRPr="00E62797">
              <w:rPr>
                <w:rFonts w:cs="Arial"/>
                <w:szCs w:val="20"/>
              </w:rPr>
              <w:t>Ajpesu</w:t>
            </w:r>
            <w:proofErr w:type="spellEnd"/>
            <w:r w:rsidR="00476D88">
              <w:rPr>
                <w:rFonts w:cs="Arial"/>
                <w:szCs w:val="20"/>
              </w:rPr>
              <w:t>,</w:t>
            </w:r>
            <w:r w:rsidR="001114B6" w:rsidRPr="00E62797">
              <w:rPr>
                <w:rFonts w:cs="Arial"/>
                <w:szCs w:val="20"/>
              </w:rPr>
              <w:t xml:space="preserve"> tajništvo</w:t>
            </w:r>
            <w:r w:rsidRPr="00E62797">
              <w:rPr>
                <w:rFonts w:cs="Arial"/>
                <w:szCs w:val="20"/>
              </w:rPr>
              <w:t>, ipd.):</w:t>
            </w:r>
            <w:r w:rsidR="00582EAE">
              <w:rPr>
                <w:rFonts w:cs="Arial"/>
                <w:szCs w:val="20"/>
              </w:rPr>
              <w:t>*</w:t>
            </w:r>
          </w:p>
        </w:tc>
        <w:tc>
          <w:tcPr>
            <w:tcW w:w="4520" w:type="dxa"/>
            <w:vAlign w:val="center"/>
          </w:tcPr>
          <w:p w14:paraId="3910B158" w14:textId="59DD37CC" w:rsidR="00F34908" w:rsidRPr="00DE5639" w:rsidRDefault="00067544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73E41" w:rsidRPr="00DE5639" w14:paraId="14421E25" w14:textId="77777777" w:rsidTr="00B73E41">
        <w:trPr>
          <w:trHeight w:val="170"/>
        </w:trPr>
        <w:tc>
          <w:tcPr>
            <w:tcW w:w="4432" w:type="dxa"/>
            <w:vAlign w:val="center"/>
          </w:tcPr>
          <w:p w14:paraId="16548573" w14:textId="34FA434D" w:rsidR="00B73E41" w:rsidRPr="00E62797" w:rsidRDefault="00B73E41" w:rsidP="00053706">
            <w:pPr>
              <w:keepNext/>
              <w:rPr>
                <w:rFonts w:cs="Arial"/>
                <w:szCs w:val="20"/>
              </w:rPr>
            </w:pPr>
            <w:r w:rsidRPr="00E62797">
              <w:rPr>
                <w:rFonts w:cs="Arial"/>
                <w:szCs w:val="20"/>
              </w:rPr>
              <w:t>E-pošta subjekta (</w:t>
            </w:r>
            <w:r w:rsidR="0069606B" w:rsidRPr="00E62797">
              <w:rPr>
                <w:rFonts w:cs="Arial"/>
                <w:szCs w:val="20"/>
              </w:rPr>
              <w:t>e-pošt</w:t>
            </w:r>
            <w:r w:rsidR="00476D88">
              <w:rPr>
                <w:rFonts w:cs="Arial"/>
                <w:szCs w:val="20"/>
              </w:rPr>
              <w:t>a npr.</w:t>
            </w:r>
            <w:r w:rsidR="00C43158" w:rsidRPr="00E62797">
              <w:rPr>
                <w:rFonts w:cs="Arial"/>
                <w:szCs w:val="20"/>
              </w:rPr>
              <w:t xml:space="preserve"> info</w:t>
            </w:r>
            <w:r w:rsidRPr="00E62797">
              <w:rPr>
                <w:rFonts w:cs="Arial"/>
                <w:szCs w:val="20"/>
              </w:rPr>
              <w:t>, ipd.)</w:t>
            </w:r>
            <w:r w:rsidR="00476D88">
              <w:rPr>
                <w:rFonts w:cs="Arial"/>
                <w:szCs w:val="20"/>
              </w:rPr>
              <w:t>:</w:t>
            </w:r>
            <w:r w:rsidR="00582EAE">
              <w:rPr>
                <w:rFonts w:cs="Arial"/>
                <w:szCs w:val="20"/>
              </w:rPr>
              <w:t>*</w:t>
            </w:r>
          </w:p>
        </w:tc>
        <w:tc>
          <w:tcPr>
            <w:tcW w:w="4520" w:type="dxa"/>
            <w:vAlign w:val="center"/>
          </w:tcPr>
          <w:p w14:paraId="43905CBA" w14:textId="16B2829A" w:rsidR="00B73E41" w:rsidRPr="00DE5639" w:rsidRDefault="00067544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6CD88AE3" w14:textId="77777777" w:rsidR="00582EAE" w:rsidRPr="00996155" w:rsidRDefault="00582EAE" w:rsidP="00582EAE">
      <w:pPr>
        <w:rPr>
          <w:i/>
          <w:sz w:val="18"/>
          <w:szCs w:val="18"/>
        </w:rPr>
      </w:pPr>
      <w:r w:rsidRPr="00996155">
        <w:rPr>
          <w:i/>
          <w:sz w:val="18"/>
          <w:szCs w:val="18"/>
        </w:rPr>
        <w:t>*V primeru izbire ponudnika v predmetnem javnem naročilu bosta navedena podatka objavljena v obvestilu o oddaji javnega naročila na portalu javnih naročil. S podpisom tega obrazca ponudnik podaja soglasje za javno objavo podatka o uradnem elektronskem naslovu gospodarskega subjekta in javno objavo uradne telefonske številke gospodarskega subjekta.</w:t>
      </w:r>
    </w:p>
    <w:p w14:paraId="19257AB9" w14:textId="6AE94928" w:rsidR="00582EAE" w:rsidRDefault="00582EAE" w:rsidP="00582EAE">
      <w:pPr>
        <w:rPr>
          <w:iCs/>
        </w:rPr>
      </w:pPr>
      <w:r>
        <w:rPr>
          <w:iCs/>
        </w:rPr>
        <w:t xml:space="preserve"> </w:t>
      </w:r>
    </w:p>
    <w:p w14:paraId="24269449" w14:textId="77777777" w:rsidR="00705EE8" w:rsidRDefault="00705EE8" w:rsidP="00582EAE">
      <w:pPr>
        <w:rPr>
          <w:iCs/>
        </w:rPr>
      </w:pPr>
    </w:p>
    <w:p w14:paraId="41A2CF9D" w14:textId="77777777" w:rsidR="00705EE8" w:rsidRPr="00582EAE" w:rsidRDefault="00705EE8" w:rsidP="00582EAE">
      <w:pPr>
        <w:rPr>
          <w:iCs/>
        </w:rPr>
      </w:pPr>
    </w:p>
    <w:p w14:paraId="5C582959" w14:textId="3F89A0C9" w:rsidR="00EF5B17" w:rsidRPr="00F776EE" w:rsidRDefault="003A5C02" w:rsidP="00064B1A">
      <w:pPr>
        <w:pStyle w:val="Naslov2"/>
        <w:rPr>
          <w:iCs/>
          <w:sz w:val="18"/>
          <w:szCs w:val="24"/>
        </w:rPr>
      </w:pPr>
      <w:r w:rsidRPr="00F776EE">
        <w:rPr>
          <w:iCs/>
          <w:sz w:val="18"/>
          <w:szCs w:val="18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shd w:val="clear" w:color="auto" w:fill="auto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shd w:val="clear" w:color="auto" w:fill="auto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shd w:val="clear" w:color="auto" w:fill="auto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shd w:val="clear" w:color="auto" w:fill="auto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shd w:val="clear" w:color="auto" w:fill="auto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shd w:val="clear" w:color="auto" w:fill="auto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E046D1" w:rsidRPr="00633D94" w14:paraId="70CB0899" w14:textId="77777777" w:rsidTr="00624504">
        <w:tc>
          <w:tcPr>
            <w:tcW w:w="826" w:type="dxa"/>
            <w:shd w:val="clear" w:color="auto" w:fill="auto"/>
            <w:vAlign w:val="center"/>
          </w:tcPr>
          <w:p w14:paraId="2C0E48AD" w14:textId="76295C04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B06EF23" w14:textId="777777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410E6D6" w14:textId="777777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746067" w14:textId="777777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6A34640" w14:textId="777777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E046D1" w:rsidRPr="00633D94" w14:paraId="3E94CD4B" w14:textId="77777777" w:rsidTr="00624504">
        <w:tc>
          <w:tcPr>
            <w:tcW w:w="826" w:type="dxa"/>
            <w:shd w:val="clear" w:color="auto" w:fill="auto"/>
            <w:vAlign w:val="center"/>
          </w:tcPr>
          <w:p w14:paraId="69C77156" w14:textId="66B355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7.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353CDD4" w14:textId="777777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10C12D5" w14:textId="777777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3B66E6" w14:textId="777777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CE74026" w14:textId="77777777" w:rsidR="00E046D1" w:rsidRPr="00633D94" w:rsidRDefault="00E046D1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FA6849" w14:textId="77777777" w:rsidR="00D126E5" w:rsidRPr="00D126E5" w:rsidRDefault="00D126E5" w:rsidP="00D126E5"/>
    <w:p w14:paraId="1CA88661" w14:textId="6F09F43A" w:rsidR="0067400E" w:rsidRPr="003A5C02" w:rsidRDefault="003A5C02" w:rsidP="00D126E5">
      <w:pPr>
        <w:pStyle w:val="Naslov2"/>
        <w:rPr>
          <w:iCs/>
          <w:sz w:val="16"/>
          <w:szCs w:val="22"/>
        </w:rPr>
      </w:pPr>
      <w:r w:rsidRPr="003A5C02">
        <w:rPr>
          <w:iCs/>
          <w:sz w:val="16"/>
          <w:szCs w:val="16"/>
        </w:rPr>
        <w:t xml:space="preserve"> </w:t>
      </w:r>
      <w:r w:rsidRPr="00F776EE">
        <w:rPr>
          <w:iCs/>
          <w:sz w:val="18"/>
          <w:szCs w:val="18"/>
        </w:rPr>
        <w:t>PODPISNIKI</w:t>
      </w:r>
      <w:r w:rsidRPr="00F776EE">
        <w:rPr>
          <w:bCs/>
          <w:iCs/>
          <w:sz w:val="18"/>
          <w:szCs w:val="18"/>
        </w:rPr>
        <w:t xml:space="preserve"> POGODBE Z NAVEDBO FUNKCIJE TER NAVEDBO ALI SO SAMOSTOJNI OZIROMA</w:t>
      </w:r>
      <w:r w:rsidRPr="00F776EE">
        <w:rPr>
          <w:iCs/>
          <w:sz w:val="18"/>
          <w:szCs w:val="18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E333208" w14:textId="77777777" w:rsidR="00447232" w:rsidRDefault="00447232" w:rsidP="00FC1D5D"/>
    <w:p w14:paraId="284B3F7B" w14:textId="77777777" w:rsidR="0062394D" w:rsidRDefault="0062394D" w:rsidP="00FC1D5D"/>
    <w:p w14:paraId="476197EB" w14:textId="77777777" w:rsidR="0062394D" w:rsidRDefault="0062394D" w:rsidP="00FC1D5D"/>
    <w:p w14:paraId="5F1D45EF" w14:textId="77777777" w:rsidR="0062394D" w:rsidRDefault="0062394D" w:rsidP="00FC1D5D"/>
    <w:p w14:paraId="7D0177A3" w14:textId="77777777" w:rsidR="0062394D" w:rsidRDefault="0062394D" w:rsidP="00FC1D5D"/>
    <w:p w14:paraId="0A6C0802" w14:textId="77777777" w:rsidR="0062394D" w:rsidRDefault="0062394D" w:rsidP="00FC1D5D"/>
    <w:p w14:paraId="45068A62" w14:textId="77777777" w:rsidR="0062394D" w:rsidRDefault="0062394D" w:rsidP="00FC1D5D"/>
    <w:p w14:paraId="05762B5E" w14:textId="77777777" w:rsidR="0062394D" w:rsidRDefault="0062394D" w:rsidP="00FC1D5D"/>
    <w:p w14:paraId="0842AA90" w14:textId="77777777" w:rsidR="0062394D" w:rsidRDefault="0062394D" w:rsidP="00FC1D5D"/>
    <w:p w14:paraId="1667230B" w14:textId="77777777" w:rsidR="0062394D" w:rsidRDefault="0062394D" w:rsidP="00FC1D5D"/>
    <w:p w14:paraId="68265D18" w14:textId="77777777" w:rsidR="0062394D" w:rsidRDefault="0062394D" w:rsidP="00FC1D5D"/>
    <w:p w14:paraId="6265BE51" w14:textId="77777777" w:rsidR="0062394D" w:rsidRDefault="0062394D" w:rsidP="00FC1D5D"/>
    <w:p w14:paraId="4D8A2F37" w14:textId="77777777" w:rsidR="0062394D" w:rsidRDefault="0062394D" w:rsidP="00FC1D5D"/>
    <w:p w14:paraId="0A438E09" w14:textId="77777777" w:rsidR="0062394D" w:rsidRDefault="0062394D" w:rsidP="00FC1D5D"/>
    <w:p w14:paraId="643D1E75" w14:textId="77777777" w:rsidR="0062394D" w:rsidRDefault="0062394D" w:rsidP="00FC1D5D"/>
    <w:p w14:paraId="2D67A2EB" w14:textId="77777777" w:rsidR="0062394D" w:rsidRDefault="0062394D" w:rsidP="00FC1D5D"/>
    <w:p w14:paraId="2199AFDD" w14:textId="77777777" w:rsidR="0062394D" w:rsidRDefault="0062394D" w:rsidP="00FC1D5D"/>
    <w:p w14:paraId="35A3259C" w14:textId="77777777" w:rsidR="0062394D" w:rsidRDefault="0062394D" w:rsidP="00FC1D5D"/>
    <w:p w14:paraId="00B664A1" w14:textId="77777777" w:rsidR="0062394D" w:rsidRDefault="0062394D" w:rsidP="00FC1D5D"/>
    <w:p w14:paraId="4351705E" w14:textId="77777777" w:rsidR="0062394D" w:rsidRDefault="0062394D" w:rsidP="00FC1D5D"/>
    <w:p w14:paraId="7DE880A6" w14:textId="77777777" w:rsidR="0062394D" w:rsidRDefault="0062394D" w:rsidP="00FC1D5D"/>
    <w:p w14:paraId="17800060" w14:textId="77777777" w:rsidR="0062394D" w:rsidRDefault="0062394D" w:rsidP="00FC1D5D"/>
    <w:p w14:paraId="6E56199D" w14:textId="77777777" w:rsidR="0062394D" w:rsidRDefault="0062394D" w:rsidP="00FC1D5D"/>
    <w:p w14:paraId="6DBE3CDC" w14:textId="77777777" w:rsidR="0062394D" w:rsidRPr="00FC1D5D" w:rsidRDefault="0062394D" w:rsidP="00FC1D5D"/>
    <w:p w14:paraId="51FC802A" w14:textId="77777777" w:rsidR="00FC1D5D" w:rsidRPr="00FC1D5D" w:rsidRDefault="00FC1D5D" w:rsidP="00FC1D5D">
      <w:pPr>
        <w:pStyle w:val="Naslov1"/>
      </w:pPr>
      <w:r>
        <w:lastRenderedPageBreak/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67EB6CF9" w14:textId="77777777" w:rsidR="00447232" w:rsidRDefault="00447232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F776EE" w:rsidRDefault="005378CF" w:rsidP="00210205">
      <w:pPr>
        <w:pStyle w:val="Naslov2"/>
        <w:rPr>
          <w:szCs w:val="28"/>
        </w:rPr>
      </w:pPr>
      <w:r w:rsidRPr="00F776EE">
        <w:rPr>
          <w:szCs w:val="28"/>
        </w:rPr>
        <w:t>POSLOVNI PODATKI GOSPODARSKEGA SUBJEKTA IZ SKUPNE PONUDBE*</w:t>
      </w:r>
      <w:r w:rsidR="00064B1A" w:rsidRPr="00F776EE">
        <w:rPr>
          <w:szCs w:val="28"/>
        </w:rPr>
        <w:t>*</w:t>
      </w:r>
    </w:p>
    <w:p w14:paraId="7B562670" w14:textId="77777777" w:rsidR="005378CF" w:rsidRPr="00F776EE" w:rsidRDefault="005378CF" w:rsidP="00210205">
      <w:pPr>
        <w:pStyle w:val="Naslov2"/>
        <w:numPr>
          <w:ilvl w:val="2"/>
          <w:numId w:val="10"/>
        </w:numPr>
        <w:rPr>
          <w:iCs/>
          <w:szCs w:val="28"/>
        </w:rPr>
      </w:pPr>
      <w:r w:rsidRPr="00F776EE">
        <w:rPr>
          <w:iCs/>
          <w:szCs w:val="28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6F7590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6F7590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6F7590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6F7590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6F7590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6F7590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6F7590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6F7590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6F7590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7392E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79C27A" w14:textId="77777777" w:rsidR="005378CF" w:rsidRPr="00633D94" w:rsidRDefault="005378CF" w:rsidP="006F7590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269544" w14:textId="77777777" w:rsidR="005378CF" w:rsidRPr="00633D94" w:rsidRDefault="005378CF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6F7590">
            <w:pPr>
              <w:pStyle w:val="NavadenTimesNewRoman"/>
              <w:widowControl/>
              <w:spacing w:line="260" w:lineRule="atLeast"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6F7590" w:rsidRPr="00633D94" w14:paraId="268803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AC12A2" w14:textId="39B3BD4A" w:rsidR="006F7590" w:rsidRDefault="006F7590" w:rsidP="006F7590">
            <w:pPr>
              <w:pStyle w:val="NavadenTimesNewRoman"/>
              <w:widowControl/>
              <w:spacing w:line="26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2153CA63" w14:textId="344FECCE" w:rsidR="006F7590" w:rsidRPr="00633D94" w:rsidRDefault="00926640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6F7590" w:rsidRPr="00633D94" w14:paraId="01CE9B8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5142140" w14:textId="48862626" w:rsidR="006F7590" w:rsidRPr="00705EE8" w:rsidRDefault="00705EE8" w:rsidP="006F7590">
            <w:pPr>
              <w:pStyle w:val="NavadenTimesNewRoman"/>
              <w:widowControl/>
              <w:spacing w:line="260" w:lineRule="atLeast"/>
              <w:rPr>
                <w:rFonts w:cs="Arial"/>
                <w:sz w:val="20"/>
              </w:rPr>
            </w:pPr>
            <w:r w:rsidRPr="00705EE8">
              <w:rPr>
                <w:rFonts w:cs="Arial"/>
                <w:sz w:val="20"/>
              </w:rPr>
              <w:t xml:space="preserve">Telefonska številka subjekta (npr. objavljena v </w:t>
            </w:r>
            <w:proofErr w:type="spellStart"/>
            <w:r w:rsidRPr="00705EE8">
              <w:rPr>
                <w:rFonts w:cs="Arial"/>
                <w:sz w:val="20"/>
              </w:rPr>
              <w:t>Ajpesu</w:t>
            </w:r>
            <w:proofErr w:type="spellEnd"/>
            <w:r w:rsidRPr="00705EE8">
              <w:rPr>
                <w:rFonts w:cs="Arial"/>
                <w:sz w:val="20"/>
              </w:rPr>
              <w:t>, tajništvo, ipd.):*</w:t>
            </w:r>
          </w:p>
        </w:tc>
        <w:tc>
          <w:tcPr>
            <w:tcW w:w="4110" w:type="dxa"/>
            <w:vAlign w:val="center"/>
          </w:tcPr>
          <w:p w14:paraId="304C7FC6" w14:textId="793C5A99" w:rsidR="006F7590" w:rsidRPr="00633D94" w:rsidRDefault="00926640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E62797" w:rsidRPr="00633D94" w14:paraId="33E49CD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A8CC0A0" w14:textId="7E8AF8F2" w:rsidR="00E62797" w:rsidRPr="00705EE8" w:rsidRDefault="00705EE8" w:rsidP="006F7590">
            <w:pPr>
              <w:pStyle w:val="NavadenTimesNewRoman"/>
              <w:widowControl/>
              <w:spacing w:line="260" w:lineRule="atLeast"/>
              <w:rPr>
                <w:rFonts w:cs="Arial"/>
                <w:sz w:val="20"/>
              </w:rPr>
            </w:pPr>
            <w:r w:rsidRPr="00705EE8">
              <w:rPr>
                <w:rFonts w:cs="Arial"/>
                <w:sz w:val="20"/>
              </w:rPr>
              <w:t>E-pošta subjekta (e-pošta npr. info, ipd.):*</w:t>
            </w:r>
          </w:p>
        </w:tc>
        <w:tc>
          <w:tcPr>
            <w:tcW w:w="4110" w:type="dxa"/>
            <w:vAlign w:val="center"/>
          </w:tcPr>
          <w:p w14:paraId="64C6A63F" w14:textId="211FE63A" w:rsidR="00E62797" w:rsidRPr="00633D94" w:rsidRDefault="00E62797" w:rsidP="006F7590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30D24C89" w14:textId="77777777" w:rsidR="00705EE8" w:rsidRPr="00705EE8" w:rsidRDefault="00705EE8" w:rsidP="00705EE8">
      <w:pPr>
        <w:rPr>
          <w:i/>
          <w:sz w:val="18"/>
          <w:szCs w:val="18"/>
        </w:rPr>
      </w:pPr>
      <w:r w:rsidRPr="00705EE8">
        <w:rPr>
          <w:i/>
          <w:sz w:val="18"/>
          <w:szCs w:val="18"/>
        </w:rPr>
        <w:t>*V primeru izbire ponudnika v predmetnem javnem naročilu bosta navedena podatka objavljena v obvestilu o oddaji javnega naročila na portalu javnih naročil. S podpisom tega obrazca ponudnik podaja soglasje za javno objavo podatka o uradnem elektronskem naslovu gospodarskega subjekta in javno objavo uradne telefonske številke gospodarskega subjekta.</w:t>
      </w:r>
    </w:p>
    <w:p w14:paraId="0B18DEA9" w14:textId="77777777" w:rsidR="00705EE8" w:rsidRDefault="00705EE8" w:rsidP="005378CF">
      <w:pPr>
        <w:rPr>
          <w:szCs w:val="20"/>
        </w:rPr>
      </w:pPr>
    </w:p>
    <w:p w14:paraId="536E003D" w14:textId="77777777" w:rsidR="00705EE8" w:rsidRDefault="00705EE8" w:rsidP="005378CF">
      <w:pPr>
        <w:rPr>
          <w:szCs w:val="20"/>
        </w:rPr>
      </w:pPr>
    </w:p>
    <w:p w14:paraId="710D0A47" w14:textId="77777777" w:rsidR="00705EE8" w:rsidRDefault="00705EE8" w:rsidP="005378CF">
      <w:pPr>
        <w:rPr>
          <w:szCs w:val="20"/>
        </w:rPr>
      </w:pPr>
    </w:p>
    <w:p w14:paraId="4A7B28C5" w14:textId="77777777" w:rsidR="00705EE8" w:rsidRDefault="00705EE8" w:rsidP="005378CF">
      <w:pPr>
        <w:rPr>
          <w:szCs w:val="20"/>
        </w:rPr>
      </w:pPr>
    </w:p>
    <w:p w14:paraId="0533D72B" w14:textId="77777777" w:rsidR="00705EE8" w:rsidRPr="00633D94" w:rsidRDefault="00705EE8" w:rsidP="005378CF">
      <w:pPr>
        <w:rPr>
          <w:szCs w:val="20"/>
        </w:rPr>
      </w:pPr>
    </w:p>
    <w:p w14:paraId="2AD74854" w14:textId="77777777" w:rsidR="005378CF" w:rsidRPr="00656858" w:rsidRDefault="005378CF" w:rsidP="00210205">
      <w:pPr>
        <w:pStyle w:val="Naslov2"/>
        <w:numPr>
          <w:ilvl w:val="2"/>
          <w:numId w:val="10"/>
        </w:numPr>
        <w:rPr>
          <w:iCs/>
        </w:rPr>
      </w:pPr>
      <w:r w:rsidRPr="00656858">
        <w:rPr>
          <w:iCs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shd w:val="clear" w:color="auto" w:fill="auto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shd w:val="clear" w:color="auto" w:fill="auto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shd w:val="clear" w:color="auto" w:fill="auto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shd w:val="clear" w:color="auto" w:fill="auto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shd w:val="clear" w:color="auto" w:fill="auto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shd w:val="clear" w:color="auto" w:fill="auto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656858" w:rsidRDefault="005378CF" w:rsidP="00210205">
      <w:pPr>
        <w:pStyle w:val="Naslov2"/>
        <w:numPr>
          <w:ilvl w:val="2"/>
          <w:numId w:val="10"/>
        </w:numPr>
        <w:rPr>
          <w:iCs/>
        </w:rPr>
      </w:pPr>
      <w:r w:rsidRPr="00656858">
        <w:rPr>
          <w:iCs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2D5DB264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5C917D66" w14:textId="77777777" w:rsidR="009E5907" w:rsidRPr="000B6E17" w:rsidRDefault="009E5907" w:rsidP="00BD6D17">
      <w:pPr>
        <w:rPr>
          <w:i/>
          <w:szCs w:val="20"/>
        </w:rPr>
      </w:pPr>
    </w:p>
    <w:p w14:paraId="5C503A40" w14:textId="176D70EA" w:rsidR="005378CF" w:rsidRPr="000B6E17" w:rsidRDefault="005378CF" w:rsidP="00BD6D17">
      <w:pPr>
        <w:rPr>
          <w:i/>
          <w:szCs w:val="20"/>
        </w:rPr>
      </w:pPr>
      <w:r w:rsidRPr="000B6E17">
        <w:rPr>
          <w:i/>
          <w:szCs w:val="20"/>
        </w:rPr>
        <w:t>*</w:t>
      </w:r>
      <w:r w:rsidR="00064B1A" w:rsidRPr="000B6E17">
        <w:rPr>
          <w:i/>
          <w:szCs w:val="20"/>
        </w:rPr>
        <w:t>*</w:t>
      </w:r>
      <w:r w:rsidRPr="000B6E17">
        <w:rPr>
          <w:i/>
          <w:szCs w:val="20"/>
        </w:rPr>
        <w:t xml:space="preserve"> </w:t>
      </w:r>
      <w:r w:rsidR="00B51631" w:rsidRPr="000B6E17">
        <w:rPr>
          <w:i/>
          <w:szCs w:val="20"/>
        </w:rPr>
        <w:t xml:space="preserve">Točko 3.1 izpolnijo vsi ponudniki v skupini ponudnikov, razen vodilnega ponudnika, ki izpolni točko 2. </w:t>
      </w:r>
      <w:r w:rsidRPr="000B6E17">
        <w:rPr>
          <w:i/>
          <w:szCs w:val="20"/>
        </w:rPr>
        <w:t xml:space="preserve">Gospodarski subjekt točko </w:t>
      </w:r>
      <w:r w:rsidR="00064B1A" w:rsidRPr="000B6E17">
        <w:rPr>
          <w:i/>
          <w:szCs w:val="20"/>
        </w:rPr>
        <w:t>3</w:t>
      </w:r>
      <w:r w:rsidRPr="000B6E17">
        <w:rPr>
          <w:i/>
          <w:szCs w:val="20"/>
        </w:rPr>
        <w:t xml:space="preserve">.1 izpolni v celoti tolikokrat, kolikor je </w:t>
      </w:r>
      <w:r w:rsidR="00025FC1" w:rsidRPr="000B6E17">
        <w:rPr>
          <w:i/>
          <w:szCs w:val="20"/>
        </w:rPr>
        <w:t>partnerjev</w:t>
      </w:r>
      <w:r w:rsidR="00504634" w:rsidRPr="000B6E17">
        <w:rPr>
          <w:i/>
          <w:szCs w:val="20"/>
        </w:rPr>
        <w:t xml:space="preserve"> v skupni ponudbi</w:t>
      </w:r>
      <w:r w:rsidRPr="000B6E17">
        <w:rPr>
          <w:i/>
          <w:szCs w:val="20"/>
        </w:rPr>
        <w:t>.</w:t>
      </w:r>
    </w:p>
    <w:p w14:paraId="29EF9CD8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66F2CA14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15F333A7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6913A20E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0A59AF0A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759F0CDB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7D589436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4C8BF601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56A5D32C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3729FABF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72F77502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28F05586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53E840A4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1DF699A0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25EE7D29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5FFECC75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2C75ACCD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08DCFF95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07E876E8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68020AA2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20F191D4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7CDFB5A0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347FD08A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32F038AD" w14:textId="77777777" w:rsidR="0062394D" w:rsidRDefault="0062394D" w:rsidP="00BD6D17">
      <w:pPr>
        <w:rPr>
          <w:b/>
          <w:bCs/>
          <w:i/>
          <w:sz w:val="18"/>
          <w:szCs w:val="18"/>
        </w:rPr>
      </w:pPr>
    </w:p>
    <w:p w14:paraId="775DB537" w14:textId="77777777" w:rsidR="0062394D" w:rsidRPr="00447232" w:rsidRDefault="0062394D" w:rsidP="00BD6D17">
      <w:pPr>
        <w:rPr>
          <w:b/>
          <w:bCs/>
          <w:i/>
          <w:sz w:val="18"/>
          <w:szCs w:val="18"/>
        </w:rPr>
      </w:pPr>
    </w:p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37D2484A" w14:textId="20D82938" w:rsidR="009E5907" w:rsidRPr="009E5907" w:rsidRDefault="009E5907" w:rsidP="005B5FE2">
      <w:pPr>
        <w:pStyle w:val="Naslov2"/>
      </w:pPr>
      <w:r>
        <w:t>POSLOVNI PODATKI O PODIZVAJALCU***</w:t>
      </w:r>
    </w:p>
    <w:p w14:paraId="04DA04ED" w14:textId="20350C87" w:rsidR="0067400E" w:rsidRPr="00F776EE" w:rsidRDefault="003A5C02" w:rsidP="00EF5B17">
      <w:pPr>
        <w:pStyle w:val="Naslov3"/>
        <w:numPr>
          <w:ilvl w:val="2"/>
          <w:numId w:val="31"/>
        </w:numPr>
        <w:ind w:left="641" w:hanging="641"/>
        <w:rPr>
          <w:i w:val="0"/>
          <w:iCs/>
          <w:smallCaps/>
          <w:sz w:val="18"/>
          <w:szCs w:val="24"/>
        </w:rPr>
      </w:pPr>
      <w:r w:rsidRPr="00F776EE">
        <w:rPr>
          <w:i w:val="0"/>
          <w:iCs/>
          <w:smallCaps/>
          <w:sz w:val="18"/>
          <w:szCs w:val="24"/>
        </w:rPr>
        <w:t>OSNOVNI PODATKI O PODIZVAJALCU</w:t>
      </w:r>
    </w:p>
    <w:p w14:paraId="471F231E" w14:textId="77777777" w:rsidR="003A5C02" w:rsidRPr="003A5C02" w:rsidRDefault="003A5C02" w:rsidP="003A5C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A8562E">
        <w:trPr>
          <w:trHeight w:val="170"/>
        </w:trPr>
        <w:tc>
          <w:tcPr>
            <w:tcW w:w="4432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A8562E">
        <w:trPr>
          <w:trHeight w:val="170"/>
        </w:trPr>
        <w:tc>
          <w:tcPr>
            <w:tcW w:w="4432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520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A8562E">
        <w:trPr>
          <w:trHeight w:val="170"/>
        </w:trPr>
        <w:tc>
          <w:tcPr>
            <w:tcW w:w="4432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A8562E">
        <w:trPr>
          <w:trHeight w:val="170"/>
        </w:trPr>
        <w:tc>
          <w:tcPr>
            <w:tcW w:w="4432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A8562E">
        <w:trPr>
          <w:trHeight w:val="170"/>
        </w:trPr>
        <w:tc>
          <w:tcPr>
            <w:tcW w:w="4432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A8562E">
        <w:trPr>
          <w:trHeight w:val="170"/>
        </w:trPr>
        <w:tc>
          <w:tcPr>
            <w:tcW w:w="4432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A8562E">
        <w:trPr>
          <w:trHeight w:val="170"/>
        </w:trPr>
        <w:tc>
          <w:tcPr>
            <w:tcW w:w="4432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324510" w14:textId="77777777" w:rsidTr="00A8562E">
        <w:trPr>
          <w:trHeight w:val="170"/>
        </w:trPr>
        <w:tc>
          <w:tcPr>
            <w:tcW w:w="4432" w:type="dxa"/>
          </w:tcPr>
          <w:p w14:paraId="7B22219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520" w:type="dxa"/>
          </w:tcPr>
          <w:p w14:paraId="677074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A8562E">
        <w:trPr>
          <w:trHeight w:val="170"/>
        </w:trPr>
        <w:tc>
          <w:tcPr>
            <w:tcW w:w="4432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A8562E">
        <w:trPr>
          <w:trHeight w:val="170"/>
        </w:trPr>
        <w:tc>
          <w:tcPr>
            <w:tcW w:w="4432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8562E" w:rsidRPr="00DE5639" w14:paraId="3D0098B2" w14:textId="77777777" w:rsidTr="00A8562E">
        <w:trPr>
          <w:trHeight w:val="170"/>
        </w:trPr>
        <w:tc>
          <w:tcPr>
            <w:tcW w:w="4432" w:type="dxa"/>
            <w:vAlign w:val="center"/>
          </w:tcPr>
          <w:p w14:paraId="377D0619" w14:textId="4E694D4D" w:rsidR="00A8562E" w:rsidRPr="00DE5639" w:rsidRDefault="00705EE8" w:rsidP="00A8562E">
            <w:pPr>
              <w:keepNext/>
            </w:pPr>
            <w:r w:rsidRPr="00705EE8">
              <w:rPr>
                <w:rFonts w:cs="Arial"/>
                <w:szCs w:val="20"/>
              </w:rPr>
              <w:t xml:space="preserve">Telefonska številka subjekta (npr. objavljena v </w:t>
            </w:r>
            <w:proofErr w:type="spellStart"/>
            <w:r w:rsidRPr="00705EE8">
              <w:rPr>
                <w:rFonts w:cs="Arial"/>
                <w:szCs w:val="20"/>
              </w:rPr>
              <w:t>Ajpesu</w:t>
            </w:r>
            <w:proofErr w:type="spellEnd"/>
            <w:r w:rsidRPr="00705EE8">
              <w:rPr>
                <w:rFonts w:cs="Arial"/>
                <w:szCs w:val="20"/>
              </w:rPr>
              <w:t>, tajništvo, ipd.):*</w:t>
            </w:r>
          </w:p>
        </w:tc>
        <w:tc>
          <w:tcPr>
            <w:tcW w:w="4520" w:type="dxa"/>
            <w:vAlign w:val="center"/>
          </w:tcPr>
          <w:p w14:paraId="525FB71C" w14:textId="4D67F282" w:rsidR="00A8562E" w:rsidRPr="00DE5639" w:rsidRDefault="00A8562E" w:rsidP="00A8562E">
            <w:pPr>
              <w:keepNext/>
              <w:rPr>
                <w:rFonts w:cs="Arial"/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A8562E" w:rsidRPr="00DE5639" w14:paraId="7F4ED4B3" w14:textId="77777777" w:rsidTr="00A8562E">
        <w:trPr>
          <w:trHeight w:val="170"/>
        </w:trPr>
        <w:tc>
          <w:tcPr>
            <w:tcW w:w="4432" w:type="dxa"/>
            <w:vAlign w:val="center"/>
          </w:tcPr>
          <w:p w14:paraId="667D2682" w14:textId="1617B07F" w:rsidR="00A8562E" w:rsidRPr="00DE5639" w:rsidRDefault="00705EE8" w:rsidP="00A8562E">
            <w:pPr>
              <w:keepNext/>
            </w:pPr>
            <w:r w:rsidRPr="00705EE8">
              <w:rPr>
                <w:rFonts w:cs="Arial"/>
                <w:szCs w:val="20"/>
              </w:rPr>
              <w:t>E-pošta subjekta (e-pošta npr. info, ipd.):*</w:t>
            </w:r>
          </w:p>
        </w:tc>
        <w:tc>
          <w:tcPr>
            <w:tcW w:w="4520" w:type="dxa"/>
            <w:vAlign w:val="center"/>
          </w:tcPr>
          <w:p w14:paraId="6A3B483A" w14:textId="52BF1759" w:rsidR="00A8562E" w:rsidRPr="00DE5639" w:rsidRDefault="00A8562E" w:rsidP="00A8562E">
            <w:pPr>
              <w:keepNext/>
              <w:rPr>
                <w:rFonts w:cs="Arial"/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706EB86A" w14:textId="4BC48A38" w:rsidR="0062394D" w:rsidRPr="00705EE8" w:rsidRDefault="00705EE8" w:rsidP="0062394D">
      <w:pPr>
        <w:rPr>
          <w:i/>
          <w:sz w:val="18"/>
          <w:szCs w:val="18"/>
        </w:rPr>
      </w:pPr>
      <w:r w:rsidRPr="00705EE8">
        <w:rPr>
          <w:i/>
          <w:sz w:val="18"/>
          <w:szCs w:val="18"/>
        </w:rPr>
        <w:t>*V primeru izbire ponudnika v predmetnem javnem naročilu bosta navedena podatka objavljena v obvestilu o oddaji javnega naročila na portalu javnih naročil. S podpisom tega obrazca ponudnik podaja soglasje za javno objavo podatka o uradnem elektronskem naslovu gospodarskega subjekta in javno objavo uradne telefonske številke gospodarskega subjekta.</w:t>
      </w:r>
    </w:p>
    <w:p w14:paraId="471B3E33" w14:textId="77777777" w:rsidR="0062394D" w:rsidRDefault="0062394D" w:rsidP="0062394D"/>
    <w:p w14:paraId="0C1440C1" w14:textId="77777777" w:rsidR="009E5907" w:rsidRPr="008B42E0" w:rsidRDefault="009E5907" w:rsidP="009E5907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0AFE699C" w14:textId="77777777" w:rsidR="0062394D" w:rsidRPr="00F776EE" w:rsidRDefault="0062394D" w:rsidP="0062394D">
      <w:pPr>
        <w:rPr>
          <w:sz w:val="22"/>
          <w:szCs w:val="24"/>
        </w:rPr>
      </w:pPr>
    </w:p>
    <w:p w14:paraId="2A0EF63A" w14:textId="0151F497" w:rsidR="0062394D" w:rsidRPr="00F776EE" w:rsidRDefault="003A5C02" w:rsidP="0062394D">
      <w:pPr>
        <w:pStyle w:val="Naslov3"/>
        <w:numPr>
          <w:ilvl w:val="2"/>
          <w:numId w:val="31"/>
        </w:numPr>
        <w:ind w:left="641" w:hanging="641"/>
        <w:rPr>
          <w:i w:val="0"/>
          <w:iCs/>
          <w:smallCaps/>
          <w:sz w:val="18"/>
          <w:szCs w:val="24"/>
        </w:rPr>
      </w:pPr>
      <w:r w:rsidRPr="00F776EE">
        <w:rPr>
          <w:i w:val="0"/>
          <w:iCs/>
          <w:smallCaps/>
          <w:sz w:val="18"/>
          <w:szCs w:val="24"/>
        </w:rPr>
        <w:t>OSEBE, KI SO ČLANICE UPRAVNEGA, VODSTVENEGA ALI NADZORNEGA ORGANA GOSPODARSKEGA SUBJEKTA ALI KI IMAJO POOBLASTILA ZA NJEGOVO ZASTOPANJE ALI ODLOČANJE ALI NADZOR V NJEM</w:t>
      </w:r>
    </w:p>
    <w:p w14:paraId="1E291B74" w14:textId="77777777" w:rsidR="0062394D" w:rsidRPr="0062394D" w:rsidRDefault="0062394D" w:rsidP="0062394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shd w:val="clear" w:color="auto" w:fill="auto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shd w:val="clear" w:color="auto" w:fill="auto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shd w:val="clear" w:color="auto" w:fill="auto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shd w:val="clear" w:color="auto" w:fill="auto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shd w:val="clear" w:color="auto" w:fill="auto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4FD1360" w14:textId="583423C3" w:rsidTr="002B75AF">
        <w:tc>
          <w:tcPr>
            <w:tcW w:w="889" w:type="dxa"/>
            <w:shd w:val="clear" w:color="auto" w:fill="auto"/>
            <w:vAlign w:val="center"/>
          </w:tcPr>
          <w:p w14:paraId="01ED1E7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0B7A4E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3E500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190A45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34CD28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2284D34D" w:rsidR="00210205" w:rsidRPr="00F776EE" w:rsidRDefault="003A5C02" w:rsidP="00210205">
      <w:pPr>
        <w:pStyle w:val="Naslov3"/>
        <w:numPr>
          <w:ilvl w:val="2"/>
          <w:numId w:val="31"/>
        </w:numPr>
        <w:rPr>
          <w:i w:val="0"/>
          <w:iCs/>
          <w:smallCaps/>
          <w:sz w:val="18"/>
          <w:szCs w:val="24"/>
        </w:rPr>
      </w:pPr>
      <w:r w:rsidRPr="00F776EE">
        <w:rPr>
          <w:i w:val="0"/>
          <w:iCs/>
          <w:smallCaps/>
          <w:sz w:val="18"/>
          <w:szCs w:val="24"/>
        </w:rPr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74912918" w14:textId="77777777" w:rsidR="00DA772B" w:rsidRDefault="00DA772B" w:rsidP="00716764">
      <w:pPr>
        <w:rPr>
          <w:i/>
          <w:szCs w:val="20"/>
        </w:rPr>
      </w:pPr>
    </w:p>
    <w:p w14:paraId="2FAF30ED" w14:textId="77777777" w:rsidR="00DA772B" w:rsidRDefault="00DA772B" w:rsidP="00716764"/>
    <w:p w14:paraId="40A440D3" w14:textId="77777777" w:rsidR="00DA772B" w:rsidRDefault="00DA772B" w:rsidP="00716764"/>
    <w:p w14:paraId="276B9946" w14:textId="77777777" w:rsidR="000459AF" w:rsidRDefault="000459AF" w:rsidP="00716764"/>
    <w:p w14:paraId="6EA4E185" w14:textId="77777777" w:rsidR="000459AF" w:rsidRDefault="000459AF" w:rsidP="00716764"/>
    <w:p w14:paraId="314DF0C0" w14:textId="77777777" w:rsidR="000459AF" w:rsidRDefault="000459AF" w:rsidP="00716764"/>
    <w:p w14:paraId="591102A6" w14:textId="77777777" w:rsidR="00DA772B" w:rsidRDefault="00DA772B" w:rsidP="00716764"/>
    <w:p w14:paraId="49A974CE" w14:textId="7857BD95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102B5398" w14:textId="72E81772" w:rsidR="00DA772B" w:rsidRDefault="00DA772B" w:rsidP="007A741F"/>
    <w:p w14:paraId="2340535C" w14:textId="77777777" w:rsidR="000459AF" w:rsidRDefault="000459AF" w:rsidP="007A741F"/>
    <w:p w14:paraId="577A6F70" w14:textId="77777777" w:rsidR="00DA772B" w:rsidRDefault="00DA772B" w:rsidP="007A741F"/>
    <w:p w14:paraId="35DC7628" w14:textId="6932A896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743C1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767C323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DEF6" w14:textId="119AB6E3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DA7D5F">
      <w:rPr>
        <w:rFonts w:cs="Arial"/>
        <w:sz w:val="16"/>
        <w:szCs w:val="16"/>
      </w:rPr>
      <w:t>10Šu</w:t>
    </w:r>
    <w:r>
      <w:rPr>
        <w:rFonts w:cs="Arial"/>
        <w:sz w:val="16"/>
        <w:szCs w:val="16"/>
      </w:rPr>
      <w:t>/202</w:t>
    </w:r>
    <w:r w:rsidR="00367718">
      <w:rPr>
        <w:rFonts w:cs="Arial"/>
        <w:sz w:val="16"/>
        <w:szCs w:val="16"/>
      </w:rPr>
      <w:t>4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A4AC8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7630A9B5" w14:textId="77777777" w:rsidR="007731D9" w:rsidRDefault="007731D9" w:rsidP="00107834">
      <w:pPr>
        <w:spacing w:line="240" w:lineRule="auto"/>
      </w:pPr>
      <w:r>
        <w:continuationSeparator/>
      </w:r>
    </w:p>
  </w:footnote>
  <w:footnote w:id="1">
    <w:p w14:paraId="1AC778BA" w14:textId="0CF67422" w:rsidR="004C1A9A" w:rsidRPr="00FC1D5D" w:rsidRDefault="004C1A9A">
      <w:pPr>
        <w:pStyle w:val="Sprotnaopomba-besedilo"/>
        <w:rPr>
          <w:szCs w:val="18"/>
        </w:rPr>
      </w:pPr>
      <w:r w:rsidRPr="00FC1D5D">
        <w:rPr>
          <w:rStyle w:val="Sprotnaopomba-sklic"/>
          <w:szCs w:val="18"/>
        </w:rPr>
        <w:footnoteRef/>
      </w:r>
      <w:r w:rsidRPr="00FC1D5D">
        <w:rPr>
          <w:szCs w:val="18"/>
        </w:rPr>
        <w:t xml:space="preserve"> </w:t>
      </w:r>
      <w:r w:rsidR="00367718" w:rsidRPr="00FC1D5D">
        <w:rPr>
          <w:szCs w:val="18"/>
        </w:rPr>
        <w:t>Obdelava osebnih podatkov je skladno z določili 6 člena Splošne uredbe EU o varstvu podatkov (GDPR, 2016/679) potrebna zaradi izvedbe postopka oddaje javnega naročila skladno z veljavnim Zakonom o javnem naročanju</w:t>
      </w:r>
      <w:r w:rsidR="00F0729A" w:rsidRPr="00FC1D5D">
        <w:rPr>
          <w:szCs w:val="18"/>
        </w:rPr>
        <w:t xml:space="preserve"> (z</w:t>
      </w:r>
      <w:r w:rsidR="00367718" w:rsidRPr="00FC1D5D">
        <w:rPr>
          <w:szCs w:val="18"/>
        </w:rPr>
        <w:t>a preverjanje razloga za izključitev oziroma okoliščine za razvezo pogodbe v zvezi z nekaznovanostjo</w:t>
      </w:r>
      <w:r w:rsidR="00F0729A" w:rsidRPr="00FC1D5D">
        <w:rPr>
          <w:szCs w:val="18"/>
        </w:rPr>
        <w:t>)</w:t>
      </w:r>
      <w:r w:rsidR="00367718" w:rsidRPr="00FC1D5D">
        <w:rPr>
          <w:szCs w:val="18"/>
        </w:rPr>
        <w:t>.</w:t>
      </w:r>
    </w:p>
  </w:footnote>
  <w:footnote w:id="2">
    <w:p w14:paraId="3F437CE2" w14:textId="0C4DBE73" w:rsidR="009E410F" w:rsidRDefault="009E410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6C17E4">
        <w:t>Ibidem.</w:t>
      </w:r>
    </w:p>
  </w:footnote>
  <w:footnote w:id="3">
    <w:p w14:paraId="2AC86CDD" w14:textId="0BCA670F" w:rsidR="003E4EE3" w:rsidRDefault="003E4EE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6C17E4"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C2132"/>
    <w:multiLevelType w:val="hybridMultilevel"/>
    <w:tmpl w:val="58F65932"/>
    <w:lvl w:ilvl="0" w:tplc="0424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  <w:num w:numId="48" w16cid:durableId="203627138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59AF"/>
    <w:rsid w:val="00053706"/>
    <w:rsid w:val="00064B1A"/>
    <w:rsid w:val="00067544"/>
    <w:rsid w:val="00072514"/>
    <w:rsid w:val="000757BF"/>
    <w:rsid w:val="000833B2"/>
    <w:rsid w:val="00093D68"/>
    <w:rsid w:val="000A351D"/>
    <w:rsid w:val="000B6E17"/>
    <w:rsid w:val="000E2369"/>
    <w:rsid w:val="000F386D"/>
    <w:rsid w:val="000F75C6"/>
    <w:rsid w:val="0010009B"/>
    <w:rsid w:val="00102ABA"/>
    <w:rsid w:val="00107834"/>
    <w:rsid w:val="001114B6"/>
    <w:rsid w:val="00121797"/>
    <w:rsid w:val="0013311A"/>
    <w:rsid w:val="00156704"/>
    <w:rsid w:val="0019468F"/>
    <w:rsid w:val="001A1504"/>
    <w:rsid w:val="001A6646"/>
    <w:rsid w:val="001C6BAF"/>
    <w:rsid w:val="00204A99"/>
    <w:rsid w:val="00205ED9"/>
    <w:rsid w:val="00210205"/>
    <w:rsid w:val="00220C1F"/>
    <w:rsid w:val="00224601"/>
    <w:rsid w:val="00225862"/>
    <w:rsid w:val="002554A6"/>
    <w:rsid w:val="002760F5"/>
    <w:rsid w:val="002B1500"/>
    <w:rsid w:val="002B3C9E"/>
    <w:rsid w:val="002B5236"/>
    <w:rsid w:val="002B75AF"/>
    <w:rsid w:val="002C3508"/>
    <w:rsid w:val="002E46CF"/>
    <w:rsid w:val="002E4C52"/>
    <w:rsid w:val="002F7F9C"/>
    <w:rsid w:val="00314BF0"/>
    <w:rsid w:val="00367718"/>
    <w:rsid w:val="00382AAE"/>
    <w:rsid w:val="003960A2"/>
    <w:rsid w:val="003973E7"/>
    <w:rsid w:val="003A2683"/>
    <w:rsid w:val="003A5C02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47232"/>
    <w:rsid w:val="00455CB9"/>
    <w:rsid w:val="00455F3B"/>
    <w:rsid w:val="0047529C"/>
    <w:rsid w:val="0047685B"/>
    <w:rsid w:val="00476D88"/>
    <w:rsid w:val="004B7F76"/>
    <w:rsid w:val="004C1A9A"/>
    <w:rsid w:val="004D7AFD"/>
    <w:rsid w:val="004F29AA"/>
    <w:rsid w:val="004F3E7C"/>
    <w:rsid w:val="004F4A09"/>
    <w:rsid w:val="004F4C00"/>
    <w:rsid w:val="00504634"/>
    <w:rsid w:val="005178B0"/>
    <w:rsid w:val="0053254E"/>
    <w:rsid w:val="005378CF"/>
    <w:rsid w:val="00540A16"/>
    <w:rsid w:val="00544E43"/>
    <w:rsid w:val="00582EAE"/>
    <w:rsid w:val="00594096"/>
    <w:rsid w:val="005A1F42"/>
    <w:rsid w:val="005B5FE2"/>
    <w:rsid w:val="005F233F"/>
    <w:rsid w:val="00607871"/>
    <w:rsid w:val="00612607"/>
    <w:rsid w:val="00620909"/>
    <w:rsid w:val="0062394D"/>
    <w:rsid w:val="00624504"/>
    <w:rsid w:val="006553B3"/>
    <w:rsid w:val="00656858"/>
    <w:rsid w:val="006711C3"/>
    <w:rsid w:val="0067400E"/>
    <w:rsid w:val="00685336"/>
    <w:rsid w:val="0069606B"/>
    <w:rsid w:val="006C17E4"/>
    <w:rsid w:val="006C3F59"/>
    <w:rsid w:val="006C40F1"/>
    <w:rsid w:val="006D551F"/>
    <w:rsid w:val="006D61B1"/>
    <w:rsid w:val="006F5315"/>
    <w:rsid w:val="006F7590"/>
    <w:rsid w:val="00701D0F"/>
    <w:rsid w:val="00705EE8"/>
    <w:rsid w:val="00716764"/>
    <w:rsid w:val="00723A1A"/>
    <w:rsid w:val="0074755C"/>
    <w:rsid w:val="007731D9"/>
    <w:rsid w:val="00797FD8"/>
    <w:rsid w:val="007A741F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16A0D"/>
    <w:rsid w:val="00926640"/>
    <w:rsid w:val="00934E17"/>
    <w:rsid w:val="00951A08"/>
    <w:rsid w:val="0095713A"/>
    <w:rsid w:val="009917CD"/>
    <w:rsid w:val="00994371"/>
    <w:rsid w:val="00996155"/>
    <w:rsid w:val="009A0CEA"/>
    <w:rsid w:val="009C5AF3"/>
    <w:rsid w:val="009D2386"/>
    <w:rsid w:val="009E0EC0"/>
    <w:rsid w:val="009E22F2"/>
    <w:rsid w:val="009E410F"/>
    <w:rsid w:val="009E5907"/>
    <w:rsid w:val="009F2C95"/>
    <w:rsid w:val="00A061DF"/>
    <w:rsid w:val="00A211A3"/>
    <w:rsid w:val="00A269B3"/>
    <w:rsid w:val="00A66860"/>
    <w:rsid w:val="00A71C46"/>
    <w:rsid w:val="00A84CFE"/>
    <w:rsid w:val="00A8562E"/>
    <w:rsid w:val="00A85A11"/>
    <w:rsid w:val="00A92B8E"/>
    <w:rsid w:val="00AA2551"/>
    <w:rsid w:val="00AB6E35"/>
    <w:rsid w:val="00AB77B1"/>
    <w:rsid w:val="00AE0D23"/>
    <w:rsid w:val="00AE287E"/>
    <w:rsid w:val="00B144D9"/>
    <w:rsid w:val="00B26FAF"/>
    <w:rsid w:val="00B51631"/>
    <w:rsid w:val="00B6087C"/>
    <w:rsid w:val="00B62A14"/>
    <w:rsid w:val="00B73E41"/>
    <w:rsid w:val="00B775C0"/>
    <w:rsid w:val="00B8153D"/>
    <w:rsid w:val="00B820BD"/>
    <w:rsid w:val="00B9494D"/>
    <w:rsid w:val="00B9508F"/>
    <w:rsid w:val="00B97798"/>
    <w:rsid w:val="00BD605A"/>
    <w:rsid w:val="00BD6D17"/>
    <w:rsid w:val="00BF4E57"/>
    <w:rsid w:val="00C017FE"/>
    <w:rsid w:val="00C20791"/>
    <w:rsid w:val="00C43158"/>
    <w:rsid w:val="00C47811"/>
    <w:rsid w:val="00C6028B"/>
    <w:rsid w:val="00C64F8D"/>
    <w:rsid w:val="00C72533"/>
    <w:rsid w:val="00C821CE"/>
    <w:rsid w:val="00C90CBC"/>
    <w:rsid w:val="00C93861"/>
    <w:rsid w:val="00CC3A9A"/>
    <w:rsid w:val="00CE0F91"/>
    <w:rsid w:val="00CF0A3C"/>
    <w:rsid w:val="00CF0A79"/>
    <w:rsid w:val="00D126E5"/>
    <w:rsid w:val="00D25EBA"/>
    <w:rsid w:val="00D34D52"/>
    <w:rsid w:val="00D80556"/>
    <w:rsid w:val="00D82A8D"/>
    <w:rsid w:val="00D865E4"/>
    <w:rsid w:val="00DA772B"/>
    <w:rsid w:val="00DA7D5F"/>
    <w:rsid w:val="00DC3FE4"/>
    <w:rsid w:val="00DD4AAF"/>
    <w:rsid w:val="00DE5639"/>
    <w:rsid w:val="00DE571D"/>
    <w:rsid w:val="00DF4D1F"/>
    <w:rsid w:val="00E046D1"/>
    <w:rsid w:val="00E25E64"/>
    <w:rsid w:val="00E47DFF"/>
    <w:rsid w:val="00E52A0D"/>
    <w:rsid w:val="00E62797"/>
    <w:rsid w:val="00E70C87"/>
    <w:rsid w:val="00E7577B"/>
    <w:rsid w:val="00EB6425"/>
    <w:rsid w:val="00EF0D79"/>
    <w:rsid w:val="00EF5B17"/>
    <w:rsid w:val="00EF78D1"/>
    <w:rsid w:val="00F014F4"/>
    <w:rsid w:val="00F0729A"/>
    <w:rsid w:val="00F20662"/>
    <w:rsid w:val="00F34908"/>
    <w:rsid w:val="00F40D14"/>
    <w:rsid w:val="00F573CD"/>
    <w:rsid w:val="00F776EE"/>
    <w:rsid w:val="00FC1D5D"/>
    <w:rsid w:val="00FC566B"/>
    <w:rsid w:val="00FE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131</TotalTime>
  <Pages>6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67</cp:revision>
  <cp:lastPrinted>2023-06-09T08:10:00Z</cp:lastPrinted>
  <dcterms:created xsi:type="dcterms:W3CDTF">2022-02-04T06:53:00Z</dcterms:created>
  <dcterms:modified xsi:type="dcterms:W3CDTF">2024-11-07T13:25:00Z</dcterms:modified>
</cp:coreProperties>
</file>